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Pr="00853884" w:rsidRDefault="00A1172A" w:rsidP="00591748">
      <w:pPr>
        <w:tabs>
          <w:tab w:val="left" w:pos="5047"/>
        </w:tabs>
        <w:rPr>
          <w:lang w:val="sr-Cyrl-CS"/>
        </w:rPr>
      </w:pPr>
    </w:p>
    <w:p w:rsidR="00441233" w:rsidRDefault="00441233" w:rsidP="00591748">
      <w:pPr>
        <w:tabs>
          <w:tab w:val="left" w:pos="5047"/>
        </w:tabs>
        <w:rPr>
          <w:lang w:val="sr-Latn-CS"/>
        </w:rPr>
      </w:pPr>
    </w:p>
    <w:p w:rsidR="00441233" w:rsidRDefault="00441233" w:rsidP="00591748">
      <w:pPr>
        <w:tabs>
          <w:tab w:val="left" w:pos="5047"/>
        </w:tabs>
        <w:rPr>
          <w:lang w:val="sr-Latn-CS"/>
        </w:rPr>
      </w:pPr>
    </w:p>
    <w:p w:rsidR="00441233" w:rsidRPr="00441233" w:rsidRDefault="00441233" w:rsidP="00591748">
      <w:pPr>
        <w:tabs>
          <w:tab w:val="left" w:pos="5047"/>
        </w:tabs>
        <w:rPr>
          <w:lang w:val="sr-Latn-CS"/>
        </w:rPr>
      </w:pPr>
    </w:p>
    <w:p w:rsidR="00F27DAF" w:rsidRDefault="00F27DAF" w:rsidP="00591748">
      <w:pPr>
        <w:tabs>
          <w:tab w:val="left" w:pos="5047"/>
        </w:tabs>
        <w:rPr>
          <w:lang w:val="sr-Cyrl-CS"/>
        </w:rPr>
      </w:pPr>
    </w:p>
    <w:p w:rsidR="00F27DAF" w:rsidRDefault="002F3B39" w:rsidP="00591748">
      <w:pPr>
        <w:tabs>
          <w:tab w:val="left" w:pos="5047"/>
        </w:tabs>
        <w:rPr>
          <w:lang w:val="sr-Cyrl-CS"/>
        </w:rPr>
      </w:pPr>
      <w:r>
        <w:rPr>
          <w:noProof/>
          <w:lang w:val="en-US"/>
        </w:rPr>
        <w:pict>
          <v:group id="_x0000_s1152" style="position:absolute;margin-left:-11.15pt;margin-top:-83.65pt;width:487.15pt;height:145.6pt;z-index:251658240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826DC8" w:rsidRPr="002A6B94" w:rsidRDefault="00826DC8" w:rsidP="00826DC8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826DC8" w:rsidRPr="002A6B94" w:rsidRDefault="00826DC8" w:rsidP="00826DC8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826DC8" w:rsidRDefault="00826DC8" w:rsidP="00826DC8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826DC8" w:rsidRPr="00E21D35" w:rsidRDefault="00826DC8" w:rsidP="00826DC8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826DC8" w:rsidRDefault="00826DC8" w:rsidP="00826DC8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826DC8" w:rsidRDefault="00826DC8" w:rsidP="00826DC8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826DC8" w:rsidRDefault="00826DC8" w:rsidP="00826DC8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826DC8" w:rsidRDefault="00826DC8" w:rsidP="00826DC8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826DC8" w:rsidRDefault="00826DC8" w:rsidP="00826DC8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826DC8" w:rsidRDefault="00826DC8" w:rsidP="00826DC8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31870772" r:id="rId8"/>
        </w:pict>
      </w:r>
    </w:p>
    <w:p w:rsidR="00F27DAF" w:rsidRDefault="00F27DAF" w:rsidP="00591748">
      <w:pPr>
        <w:tabs>
          <w:tab w:val="left" w:pos="5047"/>
        </w:tabs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F27DAF" w:rsidRPr="00441233" w:rsidRDefault="00F27DAF" w:rsidP="00B60FF2">
      <w:pPr>
        <w:jc w:val="both"/>
        <w:rPr>
          <w:lang w:val="sr-Latn-CS"/>
        </w:rPr>
      </w:pPr>
    </w:p>
    <w:p w:rsidR="00DE0147" w:rsidRPr="00826DC8" w:rsidRDefault="000D64B3" w:rsidP="00826DC8">
      <w:pPr>
        <w:ind w:left="-180" w:right="-333"/>
        <w:jc w:val="both"/>
        <w:rPr>
          <w:lang w:val="sr-Cyrl-CS"/>
        </w:rPr>
      </w:pPr>
      <w:r w:rsidRPr="00826DC8">
        <w:rPr>
          <w:lang w:val="sr-Cyrl-CS"/>
        </w:rPr>
        <w:t>СКУПШТИНА АКЦИОНАРА</w:t>
      </w:r>
    </w:p>
    <w:p w:rsidR="000D64B3" w:rsidRDefault="000D64B3" w:rsidP="00826DC8">
      <w:pPr>
        <w:ind w:left="-180" w:right="-333"/>
        <w:jc w:val="both"/>
        <w:rPr>
          <w:lang w:val="sr-Cyrl-CS"/>
        </w:rPr>
      </w:pPr>
    </w:p>
    <w:p w:rsidR="000D64B3" w:rsidRPr="00DE327A" w:rsidRDefault="00F27DAF" w:rsidP="00826DC8">
      <w:pPr>
        <w:spacing w:line="360" w:lineRule="auto"/>
        <w:ind w:left="-180"/>
        <w:jc w:val="both"/>
        <w:rPr>
          <w:lang w:val="sr-Cyrl-CS"/>
        </w:rPr>
      </w:pPr>
      <w:r>
        <w:rPr>
          <w:lang w:val="sr-Cyrl-CS"/>
        </w:rPr>
        <w:t>На основу члана 281. Закона о привредним друштвима („Сл. гл. РС“, број 127/08</w:t>
      </w:r>
      <w:r>
        <w:rPr>
          <w:lang w:val="sr-Latn-BA"/>
        </w:rPr>
        <w:t xml:space="preserve">, </w:t>
      </w:r>
      <w:r w:rsidR="005153A7">
        <w:rPr>
          <w:lang w:val="sr-Cyrl-CS"/>
        </w:rPr>
        <w:t>58/09,</w:t>
      </w:r>
      <w:r>
        <w:rPr>
          <w:lang w:val="sr-Cyrl-CS"/>
        </w:rPr>
        <w:t xml:space="preserve"> 100/11</w:t>
      </w:r>
      <w:r w:rsidR="005153A7">
        <w:rPr>
          <w:lang w:val="sr-Cyrl-CS"/>
        </w:rPr>
        <w:t xml:space="preserve"> и 67/13</w:t>
      </w:r>
      <w:r>
        <w:rPr>
          <w:lang w:val="sr-Cyrl-CS"/>
        </w:rPr>
        <w:t>), члана 5. Закона о јавним предузећима („Сл. гл. РС“, број 75/04</w:t>
      </w:r>
      <w:r>
        <w:rPr>
          <w:lang w:val="sr-Latn-BA"/>
        </w:rPr>
        <w:t xml:space="preserve"> </w:t>
      </w:r>
      <w:r>
        <w:rPr>
          <w:lang w:val="sr-Cyrl-CS"/>
        </w:rPr>
        <w:t>и 78/11), члана 30. Статута А.Д. „Водовод и канализација“ Бијељина број СА-1739-4/11 од 25. августа 2011. године,</w:t>
      </w:r>
      <w:r w:rsidR="00896B4F" w:rsidRPr="00896B4F">
        <w:rPr>
          <w:lang w:val="sr-Cyrl-CS"/>
        </w:rPr>
        <w:t xml:space="preserve"> </w:t>
      </w:r>
      <w:r w:rsidR="00722A71">
        <w:rPr>
          <w:lang w:val="sr-Cyrl-CS"/>
        </w:rPr>
        <w:t xml:space="preserve">члана </w:t>
      </w:r>
      <w:r w:rsidR="00722A71">
        <w:t>27</w:t>
      </w:r>
      <w:r w:rsidR="00896B4F">
        <w:rPr>
          <w:lang w:val="sr-Cyrl-CS"/>
        </w:rPr>
        <w:t>. Пословника о раду Скупштине акционара А.Д. „Водовод и канализација“ Бијељина број 1667-3/23 од 23. јуна 2023. године</w:t>
      </w:r>
      <w:r w:rsidR="003077F2">
        <w:rPr>
          <w:lang w:val="sr-Cyrl-CS"/>
        </w:rPr>
        <w:t xml:space="preserve"> и </w:t>
      </w:r>
      <w:r w:rsidR="00321031" w:rsidRPr="008B68A4">
        <w:rPr>
          <w:lang w:val="sr-Cyrl-CS"/>
        </w:rPr>
        <w:t xml:space="preserve">Одлуке </w:t>
      </w:r>
      <w:r w:rsidR="00AD78C2" w:rsidRPr="008B68A4">
        <w:rPr>
          <w:lang w:val="sr-Cyrl-CS"/>
        </w:rPr>
        <w:t>Надзорног одбора о утврђивању п</w:t>
      </w:r>
      <w:r w:rsidR="00A4288E" w:rsidRPr="008B68A4">
        <w:rPr>
          <w:lang w:val="sr-Cyrl-CS"/>
        </w:rPr>
        <w:t>риједлога Плана пословања за 202</w:t>
      </w:r>
      <w:r w:rsidR="008B68A4" w:rsidRPr="008B68A4">
        <w:t>6</w:t>
      </w:r>
      <w:r w:rsidR="00AD78C2" w:rsidRPr="008B68A4">
        <w:rPr>
          <w:lang w:val="sr-Cyrl-CS"/>
        </w:rPr>
        <w:t>. год</w:t>
      </w:r>
      <w:r w:rsidR="00507517" w:rsidRPr="008B68A4">
        <w:rPr>
          <w:lang w:val="sr-Cyrl-CS"/>
        </w:rPr>
        <w:t>ину број</w:t>
      </w:r>
      <w:r w:rsidR="00562B4A" w:rsidRPr="008B68A4">
        <w:t>: НО-</w:t>
      </w:r>
      <w:r w:rsidR="008B68A4" w:rsidRPr="008B68A4">
        <w:rPr>
          <w:lang/>
        </w:rPr>
        <w:t>4384-4</w:t>
      </w:r>
      <w:r w:rsidR="00E54DC2" w:rsidRPr="008B68A4">
        <w:rPr>
          <w:lang w:val="sr-Latn-CS"/>
        </w:rPr>
        <w:t>/2</w:t>
      </w:r>
      <w:r w:rsidR="008B68A4" w:rsidRPr="008B68A4">
        <w:t>5</w:t>
      </w:r>
      <w:r w:rsidR="00AC7C2D" w:rsidRPr="008B68A4">
        <w:t xml:space="preserve"> </w:t>
      </w:r>
      <w:proofErr w:type="spellStart"/>
      <w:r w:rsidR="00AC7C2D" w:rsidRPr="008B68A4">
        <w:t>од</w:t>
      </w:r>
      <w:proofErr w:type="spellEnd"/>
      <w:r w:rsidR="008B68A4" w:rsidRPr="008B68A4">
        <w:t xml:space="preserve"> 29</w:t>
      </w:r>
      <w:r w:rsidR="00AB2B5B" w:rsidRPr="008B68A4">
        <w:t xml:space="preserve">. </w:t>
      </w:r>
      <w:proofErr w:type="spellStart"/>
      <w:proofErr w:type="gramStart"/>
      <w:r w:rsidR="00AB2B5B" w:rsidRPr="008B68A4">
        <w:t>децембра</w:t>
      </w:r>
      <w:proofErr w:type="spellEnd"/>
      <w:proofErr w:type="gramEnd"/>
      <w:r w:rsidR="00125781" w:rsidRPr="008B68A4">
        <w:rPr>
          <w:lang w:val="sr-Cyrl-CS"/>
        </w:rPr>
        <w:t xml:space="preserve"> 202</w:t>
      </w:r>
      <w:r w:rsidR="008B68A4" w:rsidRPr="008B68A4">
        <w:t>5</w:t>
      </w:r>
      <w:r w:rsidR="00562B4A" w:rsidRPr="008B68A4">
        <w:rPr>
          <w:lang w:val="sr-Cyrl-CS"/>
        </w:rPr>
        <w:t>. године</w:t>
      </w:r>
      <w:r w:rsidR="000D64B3">
        <w:rPr>
          <w:lang w:val="sr-Cyrl-CS"/>
        </w:rPr>
        <w:t xml:space="preserve">, Скупштина акционара на </w:t>
      </w:r>
      <w:r w:rsidR="00731D92">
        <w:t>14</w:t>
      </w:r>
      <w:r w:rsidR="000D64B3">
        <w:rPr>
          <w:lang w:val="sr-Cyrl-CS"/>
        </w:rPr>
        <w:t xml:space="preserve">. </w:t>
      </w:r>
      <w:r>
        <w:rPr>
          <w:lang w:val="sr-Cyrl-CS"/>
        </w:rPr>
        <w:t>(</w:t>
      </w:r>
      <w:proofErr w:type="spellStart"/>
      <w:r w:rsidR="00731D92">
        <w:t>четр</w:t>
      </w:r>
      <w:r w:rsidR="008E71E9">
        <w:t>наестој</w:t>
      </w:r>
      <w:proofErr w:type="spellEnd"/>
      <w:r>
        <w:rPr>
          <w:lang w:val="sr-Cyrl-CS"/>
        </w:rPr>
        <w:t xml:space="preserve">) </w:t>
      </w:r>
      <w:r w:rsidR="00D0122B">
        <w:rPr>
          <w:lang w:val="sr-Cyrl-CS"/>
        </w:rPr>
        <w:t>ванредној</w:t>
      </w:r>
      <w:r w:rsidR="008E71E9">
        <w:rPr>
          <w:lang w:val="sr-Cyrl-CS"/>
        </w:rPr>
        <w:t xml:space="preserve"> сједници одржаној</w:t>
      </w:r>
      <w:r w:rsidR="0054015D">
        <w:rPr>
          <w:lang w:val="sr-Latn-CS"/>
        </w:rPr>
        <w:t xml:space="preserve"> </w:t>
      </w:r>
      <w:r w:rsidR="008E71E9">
        <w:t>24</w:t>
      </w:r>
      <w:r w:rsidR="0086112B">
        <w:t>.</w:t>
      </w:r>
      <w:r w:rsidR="00763818">
        <w:t xml:space="preserve"> </w:t>
      </w:r>
      <w:proofErr w:type="spellStart"/>
      <w:proofErr w:type="gramStart"/>
      <w:r w:rsidR="00763818">
        <w:t>фебруара</w:t>
      </w:r>
      <w:proofErr w:type="spellEnd"/>
      <w:proofErr w:type="gramEnd"/>
      <w:r w:rsidR="006E6E68" w:rsidRPr="00DE327A">
        <w:rPr>
          <w:lang w:val="sr-Cyrl-CS"/>
        </w:rPr>
        <w:t xml:space="preserve"> 20</w:t>
      </w:r>
      <w:r w:rsidR="009D38EC">
        <w:rPr>
          <w:lang w:val="sr-Cyrl-CS"/>
        </w:rPr>
        <w:t>2</w:t>
      </w:r>
      <w:r w:rsidR="00731D92">
        <w:rPr>
          <w:lang w:val="sr-Cyrl-CS"/>
        </w:rPr>
        <w:t>6</w:t>
      </w:r>
      <w:r w:rsidR="006E6E68" w:rsidRPr="00DE327A">
        <w:rPr>
          <w:lang w:val="sr-Cyrl-CS"/>
        </w:rPr>
        <w:t>.</w:t>
      </w:r>
      <w:r w:rsidR="000D64B3" w:rsidRPr="00DE327A">
        <w:rPr>
          <w:lang w:val="sr-Cyrl-CS"/>
        </w:rPr>
        <w:t xml:space="preserve"> године донијела је</w:t>
      </w:r>
    </w:p>
    <w:p w:rsidR="00B60FF2" w:rsidRPr="00527932" w:rsidRDefault="00B60FF2" w:rsidP="003077F2">
      <w:pPr>
        <w:spacing w:line="360" w:lineRule="auto"/>
        <w:ind w:left="-180" w:right="-333"/>
        <w:jc w:val="both"/>
        <w:rPr>
          <w:color w:val="FF0000"/>
          <w:lang w:val="sr-Cyrl-CS"/>
        </w:rPr>
      </w:pPr>
    </w:p>
    <w:p w:rsidR="000D64B3" w:rsidRPr="00880D36" w:rsidRDefault="000D64B3" w:rsidP="003077F2">
      <w:pPr>
        <w:spacing w:line="360" w:lineRule="auto"/>
        <w:ind w:left="-180" w:right="-333"/>
        <w:jc w:val="center"/>
        <w:rPr>
          <w:lang w:val="sr-Cyrl-CS"/>
        </w:rPr>
      </w:pPr>
      <w:r w:rsidRPr="00880D36">
        <w:rPr>
          <w:lang w:val="sr-Cyrl-CS"/>
        </w:rPr>
        <w:t>ОДЛУКУ</w:t>
      </w:r>
    </w:p>
    <w:p w:rsidR="00AD78C2" w:rsidRPr="00880D36" w:rsidRDefault="00AD78C2" w:rsidP="003077F2">
      <w:pPr>
        <w:spacing w:line="360" w:lineRule="auto"/>
        <w:ind w:left="-180" w:right="-333"/>
        <w:jc w:val="center"/>
        <w:rPr>
          <w:lang w:val="sr-Cyrl-CS"/>
        </w:rPr>
      </w:pPr>
      <w:r w:rsidRPr="00880D36">
        <w:rPr>
          <w:lang w:val="sr-Cyrl-CS"/>
        </w:rPr>
        <w:t xml:space="preserve">О УСВАЈАЊУ ПЛАНА ПОСЛОВАЊА </w:t>
      </w:r>
    </w:p>
    <w:p w:rsidR="008A5244" w:rsidRPr="00880D36" w:rsidRDefault="00AD78C2" w:rsidP="003077F2">
      <w:pPr>
        <w:spacing w:line="360" w:lineRule="auto"/>
        <w:ind w:left="-180" w:right="-333"/>
        <w:jc w:val="center"/>
        <w:rPr>
          <w:lang w:val="sr-Cyrl-CS"/>
        </w:rPr>
      </w:pPr>
      <w:r w:rsidRPr="00880D36">
        <w:rPr>
          <w:lang w:val="sr-Cyrl-CS"/>
        </w:rPr>
        <w:t>А.Д. „ВОДОВОД</w:t>
      </w:r>
      <w:r w:rsidR="009D38EC" w:rsidRPr="00880D36">
        <w:rPr>
          <w:lang w:val="sr-Cyrl-CS"/>
        </w:rPr>
        <w:t xml:space="preserve"> И КАНАЛИЗАЦИЈА“ БИЈЕЉИНА ЗА 202</w:t>
      </w:r>
      <w:r w:rsidR="00731D92">
        <w:rPr>
          <w:lang w:val="sr-Cyrl-CS"/>
        </w:rPr>
        <w:t>6</w:t>
      </w:r>
      <w:r w:rsidRPr="00880D36">
        <w:rPr>
          <w:lang w:val="sr-Cyrl-CS"/>
        </w:rPr>
        <w:t>. ГОДИНУ</w:t>
      </w:r>
    </w:p>
    <w:p w:rsidR="00B60FF2" w:rsidRPr="00B60FF2" w:rsidRDefault="00B60FF2" w:rsidP="003077F2">
      <w:pPr>
        <w:spacing w:line="360" w:lineRule="auto"/>
        <w:ind w:left="-180" w:right="-333"/>
        <w:jc w:val="center"/>
        <w:rPr>
          <w:lang w:val="sr-Cyrl-CS"/>
        </w:rPr>
      </w:pPr>
    </w:p>
    <w:p w:rsidR="002F69B1" w:rsidRPr="00527932" w:rsidRDefault="002F69B1" w:rsidP="003077F2">
      <w:pPr>
        <w:spacing w:line="360" w:lineRule="auto"/>
        <w:ind w:left="-180" w:right="-333"/>
        <w:jc w:val="center"/>
        <w:rPr>
          <w:b/>
          <w:lang w:val="sr-Latn-CS"/>
        </w:rPr>
      </w:pPr>
      <w:r w:rsidRPr="00527932">
        <w:rPr>
          <w:b/>
          <w:lang w:val="sr-Latn-CS"/>
        </w:rPr>
        <w:t>I</w:t>
      </w:r>
    </w:p>
    <w:p w:rsidR="00562B4A" w:rsidRDefault="00AD78C2" w:rsidP="00562B4A">
      <w:pPr>
        <w:spacing w:line="360" w:lineRule="auto"/>
        <w:ind w:left="-180" w:right="-333"/>
        <w:jc w:val="both"/>
        <w:rPr>
          <w:b/>
        </w:rPr>
      </w:pPr>
      <w:r w:rsidRPr="00527932">
        <w:rPr>
          <w:b/>
          <w:lang w:val="sr-Cyrl-CS"/>
        </w:rPr>
        <w:t>УСВАЈА СЕ</w:t>
      </w:r>
      <w:r>
        <w:rPr>
          <w:lang w:val="sr-Cyrl-CS"/>
        </w:rPr>
        <w:t xml:space="preserve"> План пословања А.Д. „Водовод</w:t>
      </w:r>
      <w:r w:rsidR="009D38EC">
        <w:rPr>
          <w:lang w:val="sr-Cyrl-CS"/>
        </w:rPr>
        <w:t xml:space="preserve"> </w:t>
      </w:r>
      <w:r w:rsidR="00B121F8">
        <w:rPr>
          <w:lang w:val="sr-Cyrl-CS"/>
        </w:rPr>
        <w:t>и канализација“ Бијељина за 202</w:t>
      </w:r>
      <w:r w:rsidR="00731D92">
        <w:t>6</w:t>
      </w:r>
      <w:r>
        <w:rPr>
          <w:lang w:val="sr-Cyrl-CS"/>
        </w:rPr>
        <w:t xml:space="preserve">. годину број </w:t>
      </w:r>
      <w:r w:rsidR="008B68A4">
        <w:t>4348/25</w:t>
      </w:r>
      <w:r w:rsidR="00562B4A" w:rsidRPr="00CA555B">
        <w:rPr>
          <w:lang w:val="sr-Cyrl-CS"/>
        </w:rPr>
        <w:t xml:space="preserve"> од</w:t>
      </w:r>
      <w:r w:rsidR="00562B4A" w:rsidRPr="00CA555B">
        <w:rPr>
          <w:lang w:val="sr-Latn-CS"/>
        </w:rPr>
        <w:t xml:space="preserve"> </w:t>
      </w:r>
      <w:r w:rsidR="00562B4A" w:rsidRPr="00CA555B">
        <w:t xml:space="preserve"> </w:t>
      </w:r>
      <w:r w:rsidR="008B68A4">
        <w:t>25</w:t>
      </w:r>
      <w:r w:rsidR="00AB2B5B">
        <w:t xml:space="preserve">. </w:t>
      </w:r>
      <w:proofErr w:type="spellStart"/>
      <w:proofErr w:type="gramStart"/>
      <w:r w:rsidR="00AB2B5B">
        <w:t>децембра</w:t>
      </w:r>
      <w:proofErr w:type="spellEnd"/>
      <w:proofErr w:type="gramEnd"/>
      <w:r w:rsidR="008B68A4">
        <w:rPr>
          <w:lang w:val="sr-Cyrl-CS"/>
        </w:rPr>
        <w:t xml:space="preserve"> 202</w:t>
      </w:r>
      <w:r w:rsidR="008B68A4">
        <w:rPr>
          <w:lang/>
        </w:rPr>
        <w:t>5</w:t>
      </w:r>
      <w:r w:rsidR="00562B4A">
        <w:rPr>
          <w:lang w:val="sr-Cyrl-CS"/>
        </w:rPr>
        <w:t>. године</w:t>
      </w:r>
      <w:r w:rsidR="00562B4A" w:rsidRPr="00527932">
        <w:rPr>
          <w:b/>
          <w:lang w:val="sr-Latn-CS"/>
        </w:rPr>
        <w:t xml:space="preserve"> </w:t>
      </w:r>
    </w:p>
    <w:p w:rsidR="00562B4A" w:rsidRDefault="00562B4A" w:rsidP="00562B4A">
      <w:pPr>
        <w:spacing w:line="360" w:lineRule="auto"/>
        <w:ind w:left="-180" w:right="-333"/>
        <w:jc w:val="center"/>
        <w:rPr>
          <w:b/>
          <w:lang w:val="sr-Cyrl-CS"/>
        </w:rPr>
      </w:pPr>
    </w:p>
    <w:p w:rsidR="00321031" w:rsidRPr="00527932" w:rsidRDefault="00321031" w:rsidP="00562B4A">
      <w:pPr>
        <w:spacing w:line="360" w:lineRule="auto"/>
        <w:ind w:left="-180" w:right="-333"/>
        <w:jc w:val="center"/>
        <w:rPr>
          <w:b/>
          <w:lang w:val="sr-Latn-CS"/>
        </w:rPr>
      </w:pPr>
      <w:r w:rsidRPr="00527932">
        <w:rPr>
          <w:b/>
          <w:lang w:val="sr-Latn-CS"/>
        </w:rPr>
        <w:t>II</w:t>
      </w:r>
    </w:p>
    <w:p w:rsidR="00321031" w:rsidRPr="00321031" w:rsidRDefault="00AD78C2" w:rsidP="003077F2">
      <w:pPr>
        <w:spacing w:after="120"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План пословања из претходне тачке чини саставни дио ове Одлуке.</w:t>
      </w:r>
    </w:p>
    <w:p w:rsidR="003756A2" w:rsidRDefault="003756A2" w:rsidP="003077F2">
      <w:pPr>
        <w:spacing w:line="360" w:lineRule="auto"/>
        <w:ind w:left="-180" w:right="-333"/>
        <w:rPr>
          <w:lang w:val="sr-Cyrl-CS"/>
        </w:rPr>
      </w:pPr>
    </w:p>
    <w:p w:rsidR="003756A2" w:rsidRPr="00527932" w:rsidRDefault="003756A2" w:rsidP="003077F2">
      <w:pPr>
        <w:spacing w:line="360" w:lineRule="auto"/>
        <w:ind w:left="-180" w:right="-333"/>
        <w:jc w:val="center"/>
        <w:rPr>
          <w:b/>
          <w:lang w:val="sr-Latn-CS"/>
        </w:rPr>
      </w:pPr>
      <w:r w:rsidRPr="00527932">
        <w:rPr>
          <w:b/>
          <w:lang w:val="sr-Latn-CS"/>
        </w:rPr>
        <w:t>III</w:t>
      </w:r>
    </w:p>
    <w:p w:rsidR="003756A2" w:rsidRDefault="003756A2" w:rsidP="003077F2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Ова Одлука ступа н</w:t>
      </w:r>
      <w:r w:rsidR="00826DC8">
        <w:rPr>
          <w:lang w:val="sr-Cyrl-CS"/>
        </w:rPr>
        <w:t>а снагу даном доношења и</w:t>
      </w:r>
      <w:r>
        <w:rPr>
          <w:lang w:val="sr-Cyrl-CS"/>
        </w:rPr>
        <w:t xml:space="preserve"> архивира</w:t>
      </w:r>
      <w:r w:rsidR="00826DC8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3A664E" w:rsidRDefault="002F3B39" w:rsidP="003077F2">
      <w:pPr>
        <w:ind w:left="-180" w:right="-333" w:firstLine="720"/>
        <w:jc w:val="both"/>
        <w:rPr>
          <w:lang w:val="sr-Cyrl-CS"/>
        </w:rPr>
      </w:pPr>
      <w:r>
        <w:rPr>
          <w:noProof/>
          <w:lang w:val="en-US"/>
        </w:rPr>
        <w:pict>
          <v:shape id="_x0000_s1135" type="#_x0000_t202" style="position:absolute;left:0;text-align:left;margin-left:315pt;margin-top:13.55pt;width:135pt;height:63pt;z-index:251657216" strokecolor="white">
            <v:textbox style="mso-next-textbox:#_x0000_s1135">
              <w:txbxContent>
                <w:p w:rsidR="001A282A" w:rsidRDefault="001A282A" w:rsidP="001A282A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1A282A" w:rsidRDefault="001A282A" w:rsidP="001A282A">
                  <w:pPr>
                    <w:jc w:val="center"/>
                    <w:rPr>
                      <w:lang w:val="sr-Cyrl-CS"/>
                    </w:rPr>
                  </w:pPr>
                </w:p>
                <w:p w:rsidR="001A282A" w:rsidRDefault="001A282A" w:rsidP="001A282A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</w:t>
                  </w:r>
                </w:p>
                <w:p w:rsidR="001A282A" w:rsidRPr="001D120C" w:rsidRDefault="00562B4A" w:rsidP="001A282A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1A282A" w:rsidRPr="002F69B1" w:rsidRDefault="001A282A" w:rsidP="001A282A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3A664E" w:rsidRDefault="003A664E" w:rsidP="003077F2">
      <w:pPr>
        <w:ind w:left="-180" w:right="-333"/>
        <w:jc w:val="both"/>
        <w:rPr>
          <w:lang w:val="sr-Cyrl-CS"/>
        </w:rPr>
      </w:pPr>
    </w:p>
    <w:p w:rsidR="002F69B1" w:rsidRDefault="002F69B1" w:rsidP="003077F2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Број: СА</w:t>
      </w:r>
      <w:r w:rsidR="002222AC">
        <w:t>-</w:t>
      </w:r>
      <w:r w:rsidR="00562B4A">
        <w:t>____</w:t>
      </w:r>
      <w:r w:rsidR="00826DC8">
        <w:t>___</w:t>
      </w:r>
      <w:r w:rsidR="002222AC">
        <w:t>-</w:t>
      </w:r>
      <w:r w:rsidR="00D0122B">
        <w:rPr>
          <w:lang w:val="sr-Cyrl-CS"/>
        </w:rPr>
        <w:t>4</w:t>
      </w:r>
      <w:r w:rsidR="009D38EC">
        <w:rPr>
          <w:lang w:val="sr-Cyrl-CS"/>
        </w:rPr>
        <w:t>/2</w:t>
      </w:r>
      <w:r w:rsidR="008E71E9">
        <w:rPr>
          <w:lang w:val="sr-Cyrl-CS"/>
        </w:rPr>
        <w:t>5</w:t>
      </w:r>
    </w:p>
    <w:p w:rsidR="002F69B1" w:rsidRPr="00DE327A" w:rsidRDefault="008E71E9" w:rsidP="003077F2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Дана, 24</w:t>
      </w:r>
      <w:r w:rsidR="00125781">
        <w:t>.</w:t>
      </w:r>
      <w:r w:rsidR="00763818">
        <w:t xml:space="preserve"> </w:t>
      </w:r>
      <w:proofErr w:type="spellStart"/>
      <w:proofErr w:type="gramStart"/>
      <w:r w:rsidR="00763818">
        <w:t>фебруара</w:t>
      </w:r>
      <w:proofErr w:type="spellEnd"/>
      <w:proofErr w:type="gramEnd"/>
      <w:r w:rsidR="006E6E68" w:rsidRPr="00DE327A">
        <w:rPr>
          <w:lang w:val="sr-Cyrl-CS"/>
        </w:rPr>
        <w:t xml:space="preserve"> 20</w:t>
      </w:r>
      <w:r w:rsidR="009D38EC">
        <w:rPr>
          <w:lang w:val="sr-Cyrl-CS"/>
        </w:rPr>
        <w:t>2</w:t>
      </w:r>
      <w:r>
        <w:rPr>
          <w:lang w:val="sr-Cyrl-CS"/>
        </w:rPr>
        <w:t>5</w:t>
      </w:r>
      <w:r w:rsidR="00527932" w:rsidRPr="00DE327A">
        <w:rPr>
          <w:lang w:val="sr-Cyrl-CS"/>
        </w:rPr>
        <w:t>. г</w:t>
      </w:r>
      <w:r w:rsidR="002F69B1" w:rsidRPr="00DE327A">
        <w:rPr>
          <w:lang w:val="sr-Cyrl-CS"/>
        </w:rPr>
        <w:t>одине</w:t>
      </w:r>
    </w:p>
    <w:p w:rsidR="002F69B1" w:rsidRPr="002F69B1" w:rsidRDefault="002F69B1" w:rsidP="003077F2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3A664E" w:rsidRPr="002F69B1" w:rsidRDefault="003A664E" w:rsidP="008A5244">
      <w:pPr>
        <w:jc w:val="both"/>
        <w:rPr>
          <w:lang w:val="sr-Cyrl-CS"/>
        </w:rPr>
      </w:pPr>
    </w:p>
    <w:sectPr w:rsidR="003A664E" w:rsidRPr="002F69B1" w:rsidSect="00704F23">
      <w:pgSz w:w="11907" w:h="16840" w:code="9"/>
      <w:pgMar w:top="719" w:right="1440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85E" w:rsidRDefault="0072585E">
      <w:r>
        <w:separator/>
      </w:r>
    </w:p>
  </w:endnote>
  <w:endnote w:type="continuationSeparator" w:id="0">
    <w:p w:rsidR="0072585E" w:rsidRDefault="00725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85E" w:rsidRDefault="0072585E">
      <w:r>
        <w:separator/>
      </w:r>
    </w:p>
  </w:footnote>
  <w:footnote w:type="continuationSeparator" w:id="0">
    <w:p w:rsidR="0072585E" w:rsidRDefault="007258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D413A0E"/>
    <w:multiLevelType w:val="hybridMultilevel"/>
    <w:tmpl w:val="7598ED54"/>
    <w:lvl w:ilvl="0" w:tplc="438E1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3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2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8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3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2"/>
  </w:num>
  <w:num w:numId="9">
    <w:abstractNumId w:val="15"/>
  </w:num>
  <w:num w:numId="10">
    <w:abstractNumId w:val="41"/>
  </w:num>
  <w:num w:numId="11">
    <w:abstractNumId w:val="24"/>
  </w:num>
  <w:num w:numId="12">
    <w:abstractNumId w:val="27"/>
  </w:num>
  <w:num w:numId="13">
    <w:abstractNumId w:val="48"/>
  </w:num>
  <w:num w:numId="14">
    <w:abstractNumId w:val="34"/>
  </w:num>
  <w:num w:numId="15">
    <w:abstractNumId w:val="19"/>
  </w:num>
  <w:num w:numId="16">
    <w:abstractNumId w:val="35"/>
  </w:num>
  <w:num w:numId="17">
    <w:abstractNumId w:val="47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5"/>
  </w:num>
  <w:num w:numId="33">
    <w:abstractNumId w:val="44"/>
  </w:num>
  <w:num w:numId="34">
    <w:abstractNumId w:val="37"/>
  </w:num>
  <w:num w:numId="35">
    <w:abstractNumId w:val="39"/>
  </w:num>
  <w:num w:numId="36">
    <w:abstractNumId w:val="46"/>
  </w:num>
  <w:num w:numId="37">
    <w:abstractNumId w:val="43"/>
  </w:num>
  <w:num w:numId="38">
    <w:abstractNumId w:val="42"/>
  </w:num>
  <w:num w:numId="39">
    <w:abstractNumId w:val="49"/>
  </w:num>
  <w:num w:numId="40">
    <w:abstractNumId w:val="16"/>
  </w:num>
  <w:num w:numId="41">
    <w:abstractNumId w:val="36"/>
  </w:num>
  <w:num w:numId="42">
    <w:abstractNumId w:val="14"/>
  </w:num>
  <w:num w:numId="43">
    <w:abstractNumId w:val="30"/>
  </w:num>
  <w:num w:numId="44">
    <w:abstractNumId w:val="12"/>
  </w:num>
  <w:num w:numId="45">
    <w:abstractNumId w:val="31"/>
  </w:num>
  <w:num w:numId="46">
    <w:abstractNumId w:val="21"/>
  </w:num>
  <w:num w:numId="47">
    <w:abstractNumId w:val="38"/>
  </w:num>
  <w:num w:numId="48">
    <w:abstractNumId w:val="13"/>
  </w:num>
  <w:num w:numId="49">
    <w:abstractNumId w:val="11"/>
  </w:num>
  <w:num w:numId="5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67586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66EA"/>
    <w:rsid w:val="00005835"/>
    <w:rsid w:val="00011723"/>
    <w:rsid w:val="000308FC"/>
    <w:rsid w:val="00032CB8"/>
    <w:rsid w:val="000366EA"/>
    <w:rsid w:val="000417C6"/>
    <w:rsid w:val="0004456C"/>
    <w:rsid w:val="0005624D"/>
    <w:rsid w:val="00064481"/>
    <w:rsid w:val="00067896"/>
    <w:rsid w:val="000701FF"/>
    <w:rsid w:val="000A3AED"/>
    <w:rsid w:val="000A3E34"/>
    <w:rsid w:val="000B615E"/>
    <w:rsid w:val="000C3AD6"/>
    <w:rsid w:val="000D64B3"/>
    <w:rsid w:val="000F6FF2"/>
    <w:rsid w:val="00101CC2"/>
    <w:rsid w:val="00101FE8"/>
    <w:rsid w:val="00103855"/>
    <w:rsid w:val="00105D58"/>
    <w:rsid w:val="00113770"/>
    <w:rsid w:val="00125781"/>
    <w:rsid w:val="001266C4"/>
    <w:rsid w:val="00140A4D"/>
    <w:rsid w:val="00140DB0"/>
    <w:rsid w:val="001567E3"/>
    <w:rsid w:val="00182AF2"/>
    <w:rsid w:val="00192A23"/>
    <w:rsid w:val="00195E1D"/>
    <w:rsid w:val="001A282A"/>
    <w:rsid w:val="001B454B"/>
    <w:rsid w:val="001B4DF4"/>
    <w:rsid w:val="001C1175"/>
    <w:rsid w:val="001C1CF9"/>
    <w:rsid w:val="001C4DE5"/>
    <w:rsid w:val="001D4F66"/>
    <w:rsid w:val="001E623F"/>
    <w:rsid w:val="00211FED"/>
    <w:rsid w:val="00220CA6"/>
    <w:rsid w:val="002222AC"/>
    <w:rsid w:val="00234F2B"/>
    <w:rsid w:val="002373E8"/>
    <w:rsid w:val="00243CB7"/>
    <w:rsid w:val="00246A94"/>
    <w:rsid w:val="00251F5E"/>
    <w:rsid w:val="00262CE3"/>
    <w:rsid w:val="0027027B"/>
    <w:rsid w:val="00287B5C"/>
    <w:rsid w:val="00290E15"/>
    <w:rsid w:val="002964F3"/>
    <w:rsid w:val="00297320"/>
    <w:rsid w:val="00297DB5"/>
    <w:rsid w:val="002A408F"/>
    <w:rsid w:val="002B1019"/>
    <w:rsid w:val="002C0B26"/>
    <w:rsid w:val="002C1750"/>
    <w:rsid w:val="002D1493"/>
    <w:rsid w:val="002D36EC"/>
    <w:rsid w:val="002D662F"/>
    <w:rsid w:val="002E1090"/>
    <w:rsid w:val="002F3B39"/>
    <w:rsid w:val="002F69B1"/>
    <w:rsid w:val="00300003"/>
    <w:rsid w:val="003077F2"/>
    <w:rsid w:val="00321031"/>
    <w:rsid w:val="003313C6"/>
    <w:rsid w:val="003316C7"/>
    <w:rsid w:val="0033429B"/>
    <w:rsid w:val="00337659"/>
    <w:rsid w:val="00361CFF"/>
    <w:rsid w:val="00365F09"/>
    <w:rsid w:val="003756A2"/>
    <w:rsid w:val="00383B7C"/>
    <w:rsid w:val="003873EB"/>
    <w:rsid w:val="00387C0F"/>
    <w:rsid w:val="003A664E"/>
    <w:rsid w:val="003B4891"/>
    <w:rsid w:val="003B5C9B"/>
    <w:rsid w:val="003E680B"/>
    <w:rsid w:val="003F3507"/>
    <w:rsid w:val="00404307"/>
    <w:rsid w:val="00417526"/>
    <w:rsid w:val="004279D9"/>
    <w:rsid w:val="00432607"/>
    <w:rsid w:val="0044115C"/>
    <w:rsid w:val="00441233"/>
    <w:rsid w:val="0045237D"/>
    <w:rsid w:val="00460D9E"/>
    <w:rsid w:val="00463B3F"/>
    <w:rsid w:val="0046721B"/>
    <w:rsid w:val="00471BBC"/>
    <w:rsid w:val="00473D24"/>
    <w:rsid w:val="00485410"/>
    <w:rsid w:val="0048740F"/>
    <w:rsid w:val="00490CE2"/>
    <w:rsid w:val="00491CA5"/>
    <w:rsid w:val="00497F2C"/>
    <w:rsid w:val="004B1E63"/>
    <w:rsid w:val="004C420A"/>
    <w:rsid w:val="004E0711"/>
    <w:rsid w:val="00507517"/>
    <w:rsid w:val="00511B99"/>
    <w:rsid w:val="005120D9"/>
    <w:rsid w:val="005130FC"/>
    <w:rsid w:val="00514CC2"/>
    <w:rsid w:val="005153A7"/>
    <w:rsid w:val="00520B94"/>
    <w:rsid w:val="005244B3"/>
    <w:rsid w:val="00527932"/>
    <w:rsid w:val="00532B66"/>
    <w:rsid w:val="0054015D"/>
    <w:rsid w:val="00545094"/>
    <w:rsid w:val="005559CA"/>
    <w:rsid w:val="00562B4A"/>
    <w:rsid w:val="0056323A"/>
    <w:rsid w:val="00565AC2"/>
    <w:rsid w:val="0056694C"/>
    <w:rsid w:val="00566A1C"/>
    <w:rsid w:val="0058080F"/>
    <w:rsid w:val="00580B3B"/>
    <w:rsid w:val="00581010"/>
    <w:rsid w:val="005827E2"/>
    <w:rsid w:val="00591748"/>
    <w:rsid w:val="005A2A5E"/>
    <w:rsid w:val="005B4F88"/>
    <w:rsid w:val="005D2E0B"/>
    <w:rsid w:val="005D7622"/>
    <w:rsid w:val="005F2339"/>
    <w:rsid w:val="005F4DE8"/>
    <w:rsid w:val="006074CB"/>
    <w:rsid w:val="00610038"/>
    <w:rsid w:val="006257DA"/>
    <w:rsid w:val="00627E3F"/>
    <w:rsid w:val="00633000"/>
    <w:rsid w:val="00645C93"/>
    <w:rsid w:val="006467B6"/>
    <w:rsid w:val="00653BC5"/>
    <w:rsid w:val="00654D56"/>
    <w:rsid w:val="0066661C"/>
    <w:rsid w:val="00693DDA"/>
    <w:rsid w:val="006A031D"/>
    <w:rsid w:val="006A1CE4"/>
    <w:rsid w:val="006A2127"/>
    <w:rsid w:val="006B6CEE"/>
    <w:rsid w:val="006E6E68"/>
    <w:rsid w:val="00704F23"/>
    <w:rsid w:val="00714D60"/>
    <w:rsid w:val="00720C42"/>
    <w:rsid w:val="00722A71"/>
    <w:rsid w:val="0072585E"/>
    <w:rsid w:val="00731D92"/>
    <w:rsid w:val="0073760F"/>
    <w:rsid w:val="00747181"/>
    <w:rsid w:val="00752635"/>
    <w:rsid w:val="00763818"/>
    <w:rsid w:val="007737CE"/>
    <w:rsid w:val="007739E8"/>
    <w:rsid w:val="00785E32"/>
    <w:rsid w:val="00786138"/>
    <w:rsid w:val="00790E80"/>
    <w:rsid w:val="00796E15"/>
    <w:rsid w:val="007A668B"/>
    <w:rsid w:val="007C2439"/>
    <w:rsid w:val="007C53E0"/>
    <w:rsid w:val="007D15BC"/>
    <w:rsid w:val="007D73CF"/>
    <w:rsid w:val="007F4AE3"/>
    <w:rsid w:val="007F57BB"/>
    <w:rsid w:val="00801658"/>
    <w:rsid w:val="0080167F"/>
    <w:rsid w:val="008119D3"/>
    <w:rsid w:val="00826DC8"/>
    <w:rsid w:val="0082714F"/>
    <w:rsid w:val="00834146"/>
    <w:rsid w:val="00846872"/>
    <w:rsid w:val="00852337"/>
    <w:rsid w:val="00853884"/>
    <w:rsid w:val="0086112B"/>
    <w:rsid w:val="008619E6"/>
    <w:rsid w:val="00866B61"/>
    <w:rsid w:val="00867B07"/>
    <w:rsid w:val="008710B9"/>
    <w:rsid w:val="00880D36"/>
    <w:rsid w:val="0088132C"/>
    <w:rsid w:val="00881741"/>
    <w:rsid w:val="0088353C"/>
    <w:rsid w:val="00886F2A"/>
    <w:rsid w:val="00896B4F"/>
    <w:rsid w:val="008A508A"/>
    <w:rsid w:val="008A5244"/>
    <w:rsid w:val="008B09F8"/>
    <w:rsid w:val="008B3053"/>
    <w:rsid w:val="008B349F"/>
    <w:rsid w:val="008B3EC4"/>
    <w:rsid w:val="008B4E66"/>
    <w:rsid w:val="008B67A9"/>
    <w:rsid w:val="008B68A4"/>
    <w:rsid w:val="008D186D"/>
    <w:rsid w:val="008E71E9"/>
    <w:rsid w:val="00905376"/>
    <w:rsid w:val="00905884"/>
    <w:rsid w:val="00917456"/>
    <w:rsid w:val="0092293A"/>
    <w:rsid w:val="009308D5"/>
    <w:rsid w:val="00932D39"/>
    <w:rsid w:val="00941344"/>
    <w:rsid w:val="009525A6"/>
    <w:rsid w:val="009747A3"/>
    <w:rsid w:val="009763EF"/>
    <w:rsid w:val="00977252"/>
    <w:rsid w:val="009867EF"/>
    <w:rsid w:val="00996CFB"/>
    <w:rsid w:val="009A610A"/>
    <w:rsid w:val="009C1562"/>
    <w:rsid w:val="009D38EC"/>
    <w:rsid w:val="009E176C"/>
    <w:rsid w:val="00A040AF"/>
    <w:rsid w:val="00A1172A"/>
    <w:rsid w:val="00A129F2"/>
    <w:rsid w:val="00A14EF6"/>
    <w:rsid w:val="00A15901"/>
    <w:rsid w:val="00A16404"/>
    <w:rsid w:val="00A4288E"/>
    <w:rsid w:val="00A442F5"/>
    <w:rsid w:val="00A5493C"/>
    <w:rsid w:val="00A5627B"/>
    <w:rsid w:val="00A576C0"/>
    <w:rsid w:val="00A843CB"/>
    <w:rsid w:val="00A85C1E"/>
    <w:rsid w:val="00A917B0"/>
    <w:rsid w:val="00AB2B5B"/>
    <w:rsid w:val="00AC1CF2"/>
    <w:rsid w:val="00AC7866"/>
    <w:rsid w:val="00AC7AEE"/>
    <w:rsid w:val="00AC7C2D"/>
    <w:rsid w:val="00AC7DA8"/>
    <w:rsid w:val="00AD78C2"/>
    <w:rsid w:val="00B1120A"/>
    <w:rsid w:val="00B121F8"/>
    <w:rsid w:val="00B17D67"/>
    <w:rsid w:val="00B41986"/>
    <w:rsid w:val="00B57497"/>
    <w:rsid w:val="00B60FF2"/>
    <w:rsid w:val="00B617D9"/>
    <w:rsid w:val="00B65C20"/>
    <w:rsid w:val="00B72AC4"/>
    <w:rsid w:val="00B86ECC"/>
    <w:rsid w:val="00BA4F8F"/>
    <w:rsid w:val="00BA6AFC"/>
    <w:rsid w:val="00BB1819"/>
    <w:rsid w:val="00BC2337"/>
    <w:rsid w:val="00BC7BBB"/>
    <w:rsid w:val="00BC7EEF"/>
    <w:rsid w:val="00BE0553"/>
    <w:rsid w:val="00BE3428"/>
    <w:rsid w:val="00BE3DF4"/>
    <w:rsid w:val="00BF08DC"/>
    <w:rsid w:val="00BF431F"/>
    <w:rsid w:val="00BF7A77"/>
    <w:rsid w:val="00C06CC1"/>
    <w:rsid w:val="00C12040"/>
    <w:rsid w:val="00C13ABB"/>
    <w:rsid w:val="00C46D9C"/>
    <w:rsid w:val="00C57C31"/>
    <w:rsid w:val="00C6773B"/>
    <w:rsid w:val="00C72E90"/>
    <w:rsid w:val="00C743C9"/>
    <w:rsid w:val="00CA1140"/>
    <w:rsid w:val="00CB5ADE"/>
    <w:rsid w:val="00CD7A6D"/>
    <w:rsid w:val="00CE66A3"/>
    <w:rsid w:val="00CF497F"/>
    <w:rsid w:val="00D0122B"/>
    <w:rsid w:val="00D03E32"/>
    <w:rsid w:val="00D10F69"/>
    <w:rsid w:val="00D124BE"/>
    <w:rsid w:val="00D13FBA"/>
    <w:rsid w:val="00D214A4"/>
    <w:rsid w:val="00D2260A"/>
    <w:rsid w:val="00D25CB3"/>
    <w:rsid w:val="00D30CC5"/>
    <w:rsid w:val="00D32E85"/>
    <w:rsid w:val="00D36146"/>
    <w:rsid w:val="00D47ACB"/>
    <w:rsid w:val="00D56C46"/>
    <w:rsid w:val="00D76F18"/>
    <w:rsid w:val="00DA0D66"/>
    <w:rsid w:val="00DA6FC4"/>
    <w:rsid w:val="00DC4D39"/>
    <w:rsid w:val="00DC674B"/>
    <w:rsid w:val="00DC7DAA"/>
    <w:rsid w:val="00DD6A31"/>
    <w:rsid w:val="00DD73FD"/>
    <w:rsid w:val="00DE0147"/>
    <w:rsid w:val="00DE1929"/>
    <w:rsid w:val="00DE327A"/>
    <w:rsid w:val="00DE6F3D"/>
    <w:rsid w:val="00E121AA"/>
    <w:rsid w:val="00E232C2"/>
    <w:rsid w:val="00E25BA3"/>
    <w:rsid w:val="00E54DC2"/>
    <w:rsid w:val="00E55122"/>
    <w:rsid w:val="00E711F1"/>
    <w:rsid w:val="00E72CE0"/>
    <w:rsid w:val="00E84944"/>
    <w:rsid w:val="00E92A77"/>
    <w:rsid w:val="00EB374A"/>
    <w:rsid w:val="00EB4CED"/>
    <w:rsid w:val="00ED5F5A"/>
    <w:rsid w:val="00EE03EE"/>
    <w:rsid w:val="00EF70A2"/>
    <w:rsid w:val="00F1289C"/>
    <w:rsid w:val="00F14A36"/>
    <w:rsid w:val="00F155EB"/>
    <w:rsid w:val="00F20721"/>
    <w:rsid w:val="00F27DAF"/>
    <w:rsid w:val="00F3432D"/>
    <w:rsid w:val="00F36D53"/>
    <w:rsid w:val="00F56607"/>
    <w:rsid w:val="00F65268"/>
    <w:rsid w:val="00F70D5E"/>
    <w:rsid w:val="00F72664"/>
    <w:rsid w:val="00F76296"/>
    <w:rsid w:val="00F8124A"/>
    <w:rsid w:val="00F845F6"/>
    <w:rsid w:val="00F9256A"/>
    <w:rsid w:val="00FA571C"/>
    <w:rsid w:val="00FB0F36"/>
    <w:rsid w:val="00FC6039"/>
    <w:rsid w:val="00FC6F5E"/>
    <w:rsid w:val="00FD4A1F"/>
    <w:rsid w:val="00FE3971"/>
    <w:rsid w:val="00FE57BB"/>
    <w:rsid w:val="00FF138E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A5493C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5493C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A5493C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12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Dusko Ristic</cp:lastModifiedBy>
  <cp:revision>3</cp:revision>
  <cp:lastPrinted>2022-06-30T06:20:00Z</cp:lastPrinted>
  <dcterms:created xsi:type="dcterms:W3CDTF">2026-02-05T13:59:00Z</dcterms:created>
  <dcterms:modified xsi:type="dcterms:W3CDTF">2026-02-06T07:13:00Z</dcterms:modified>
</cp:coreProperties>
</file>